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5D2BD" w14:textId="174A3294" w:rsidR="00E40C21" w:rsidRDefault="00E40C21" w:rsidP="00E40C21">
      <w:pPr>
        <w:pStyle w:val="NoSpacing"/>
      </w:pPr>
      <w:r>
        <w:rPr>
          <w:u w:val="single"/>
        </w:rPr>
        <w:t>John BOTTLESHAM</w:t>
      </w:r>
      <w:r>
        <w:t xml:space="preserve">    </w:t>
      </w:r>
      <w:proofErr w:type="gramStart"/>
      <w:r>
        <w:t xml:space="preserve">   (</w:t>
      </w:r>
      <w:proofErr w:type="gramEnd"/>
      <w:r w:rsidR="0018076A">
        <w:t>d</w:t>
      </w:r>
      <w:r>
        <w:t>.1404)</w:t>
      </w:r>
    </w:p>
    <w:p w14:paraId="01227B26" w14:textId="77777777" w:rsidR="00E40C21" w:rsidRDefault="00E40C21" w:rsidP="00E40C21">
      <w:pPr>
        <w:pStyle w:val="NoSpacing"/>
      </w:pPr>
      <w:r>
        <w:t>Bishop of Rochester, Kent.</w:t>
      </w:r>
    </w:p>
    <w:p w14:paraId="22DB1628" w14:textId="77777777" w:rsidR="00E40C21" w:rsidRDefault="00E40C21" w:rsidP="00E40C21">
      <w:pPr>
        <w:pStyle w:val="NoSpacing"/>
      </w:pPr>
    </w:p>
    <w:p w14:paraId="49EDBC99" w14:textId="5AD2C67A" w:rsidR="00E40C21" w:rsidRDefault="00E40C21" w:rsidP="00E40C21">
      <w:pPr>
        <w:pStyle w:val="NoSpacing"/>
      </w:pPr>
    </w:p>
    <w:p w14:paraId="63152CA1" w14:textId="65A0DDE0" w:rsidR="0018076A" w:rsidRDefault="0018076A" w:rsidP="00E40C21">
      <w:pPr>
        <w:pStyle w:val="NoSpacing"/>
      </w:pPr>
      <w:r>
        <w:tab/>
        <w:t>1401</w:t>
      </w:r>
      <w:r>
        <w:tab/>
        <w:t>He was consecrated Bishop.  (V.C.H. Kent vol.4 pp.110-153)</w:t>
      </w:r>
    </w:p>
    <w:p w14:paraId="4069042C" w14:textId="77777777" w:rsidR="00E40C21" w:rsidRDefault="00E40C21" w:rsidP="00E40C21">
      <w:pPr>
        <w:pStyle w:val="NoSpacing"/>
      </w:pPr>
      <w:r>
        <w:tab/>
        <w:t>1404</w:t>
      </w:r>
      <w:r>
        <w:tab/>
        <w:t>He made his Will.</w:t>
      </w:r>
    </w:p>
    <w:p w14:paraId="17D1F230" w14:textId="0832A19D" w:rsidR="00E40C21" w:rsidRDefault="00E40C21" w:rsidP="00E40C21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p.60)</w:t>
      </w:r>
    </w:p>
    <w:p w14:paraId="196EC334" w14:textId="2E2C6A37" w:rsidR="0018076A" w:rsidRDefault="0018076A" w:rsidP="00E40C21">
      <w:pPr>
        <w:pStyle w:val="NoSpacing"/>
      </w:pPr>
      <w:r>
        <w:tab/>
        <w:t>1404</w:t>
      </w:r>
      <w:r>
        <w:tab/>
        <w:t xml:space="preserve">He died.   </w:t>
      </w:r>
      <w:r>
        <w:t>(V.C.H. Kent vol.4 pp.110-153)</w:t>
      </w:r>
    </w:p>
    <w:p w14:paraId="6C44EBFC" w14:textId="77777777" w:rsidR="00E40C21" w:rsidRDefault="00E40C21" w:rsidP="00E40C21">
      <w:pPr>
        <w:pStyle w:val="NoSpacing"/>
      </w:pPr>
    </w:p>
    <w:p w14:paraId="2B1E0681" w14:textId="77777777" w:rsidR="00E40C21" w:rsidRDefault="00E40C21" w:rsidP="00E40C21">
      <w:pPr>
        <w:pStyle w:val="NoSpacing"/>
      </w:pPr>
    </w:p>
    <w:p w14:paraId="39EC4254" w14:textId="5660BC38" w:rsidR="00E40C21" w:rsidRDefault="00E40C21" w:rsidP="00E40C21">
      <w:pPr>
        <w:pStyle w:val="NoSpacing"/>
      </w:pPr>
      <w:r>
        <w:t>30 March 2019</w:t>
      </w:r>
    </w:p>
    <w:p w14:paraId="5821889C" w14:textId="7F146C9F" w:rsidR="0018076A" w:rsidRDefault="0018076A" w:rsidP="00E40C21">
      <w:pPr>
        <w:pStyle w:val="NoSpacing"/>
      </w:pPr>
      <w:r>
        <w:t>11 April 2020</w:t>
      </w:r>
    </w:p>
    <w:p w14:paraId="027605E6" w14:textId="77777777" w:rsidR="006B2F86" w:rsidRPr="00E71FC3" w:rsidRDefault="0018076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4FE08" w14:textId="77777777" w:rsidR="00E40C21" w:rsidRDefault="00E40C21" w:rsidP="00E71FC3">
      <w:pPr>
        <w:spacing w:after="0" w:line="240" w:lineRule="auto"/>
      </w:pPr>
      <w:r>
        <w:separator/>
      </w:r>
    </w:p>
  </w:endnote>
  <w:endnote w:type="continuationSeparator" w:id="0">
    <w:p w14:paraId="51EC10A4" w14:textId="77777777" w:rsidR="00E40C21" w:rsidRDefault="00E40C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1DF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CEBB3" w14:textId="77777777" w:rsidR="00E40C21" w:rsidRDefault="00E40C21" w:rsidP="00E71FC3">
      <w:pPr>
        <w:spacing w:after="0" w:line="240" w:lineRule="auto"/>
      </w:pPr>
      <w:r>
        <w:separator/>
      </w:r>
    </w:p>
  </w:footnote>
  <w:footnote w:type="continuationSeparator" w:id="0">
    <w:p w14:paraId="3ADA41FC" w14:textId="77777777" w:rsidR="00E40C21" w:rsidRDefault="00E40C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C21"/>
    <w:rsid w:val="0018076A"/>
    <w:rsid w:val="001A7C09"/>
    <w:rsid w:val="00577BD5"/>
    <w:rsid w:val="00656CBA"/>
    <w:rsid w:val="006A1F77"/>
    <w:rsid w:val="00733BE7"/>
    <w:rsid w:val="00AB52E8"/>
    <w:rsid w:val="00B16D3F"/>
    <w:rsid w:val="00BB41AC"/>
    <w:rsid w:val="00E40C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30E40"/>
  <w15:chartTrackingRefBased/>
  <w15:docId w15:val="{6BD4C3B0-2BE2-43E3-BD1C-7BABA4EC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2019-03-31T16:35:00Z</dcterms:created>
  <dcterms:modified xsi:type="dcterms:W3CDTF">2020-04-11T18:20:00Z</dcterms:modified>
</cp:coreProperties>
</file>